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32620025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C3D76">
        <w:rPr>
          <w:b/>
          <w:noProof/>
          <w:sz w:val="24"/>
        </w:rPr>
        <w:t>6459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8E24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D7226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75439" w:rsidR="001E41F3" w:rsidRPr="00410371" w:rsidRDefault="008E24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3D76">
              <w:rPr>
                <w:b/>
                <w:noProof/>
                <w:sz w:val="28"/>
              </w:rPr>
              <w:t>669</w:t>
            </w:r>
            <w:r w:rsidR="0056348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08FE4" w:rsidR="001E41F3" w:rsidRPr="00410371" w:rsidRDefault="008E2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D51A58">
              <w:rPr>
                <w:b/>
                <w:noProof/>
                <w:sz w:val="28"/>
              </w:rPr>
              <w:t>6</w:t>
            </w:r>
            <w:r w:rsidR="00863BEA">
              <w:rPr>
                <w:b/>
                <w:noProof/>
                <w:sz w:val="28"/>
              </w:rPr>
              <w:t>.</w:t>
            </w:r>
            <w:r w:rsidR="00D51A58">
              <w:rPr>
                <w:b/>
                <w:noProof/>
                <w:sz w:val="28"/>
              </w:rPr>
              <w:t>15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8E24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BE21C" w:rsidR="001E41F3" w:rsidRDefault="008E24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5B8B">
              <w:rPr>
                <w:rFonts w:hint="eastAsia"/>
                <w:noProof/>
                <w:lang w:eastAsia="zh-CN"/>
              </w:rPr>
              <w:t>TEI</w:t>
            </w:r>
            <w:r w:rsidR="00CD5B8B">
              <w:rPr>
                <w:noProof/>
              </w:rPr>
              <w:t>1</w:t>
            </w:r>
            <w:r w:rsidR="00007C6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8E24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5F8C" w:rsidR="001E41F3" w:rsidRDefault="00AE5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D51A5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397E515A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The IETF Internet-draft “draft-ietf-drmp-02”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7BD4C8A7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007C69"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74D7270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D9604A">
              <w:rPr>
                <w:rFonts w:ascii="Arial" w:hAnsi="Arial"/>
                <w:noProof/>
                <w:lang w:eastAsia="zh-CN"/>
              </w:rPr>
              <w:t>6809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7D01678C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D9604A"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3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3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7964CE5C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1B9E7" w14:textId="77777777" w:rsidR="008E2448" w:rsidRDefault="008E2448">
      <w:r>
        <w:separator/>
      </w:r>
    </w:p>
  </w:endnote>
  <w:endnote w:type="continuationSeparator" w:id="0">
    <w:p w14:paraId="2D89F55C" w14:textId="77777777" w:rsidR="008E2448" w:rsidRDefault="008E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39BC9" w14:textId="77777777" w:rsidR="008E2448" w:rsidRDefault="008E2448">
      <w:r>
        <w:separator/>
      </w:r>
    </w:p>
  </w:footnote>
  <w:footnote w:type="continuationSeparator" w:id="0">
    <w:p w14:paraId="6972C326" w14:textId="77777777" w:rsidR="008E2448" w:rsidRDefault="008E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63482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244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28BB"/>
    <w:rsid w:val="00AC5820"/>
    <w:rsid w:val="00AD1CD8"/>
    <w:rsid w:val="00AD27DC"/>
    <w:rsid w:val="00AE5F1F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6D28"/>
    <w:rsid w:val="00BD7887"/>
    <w:rsid w:val="00C66BA2"/>
    <w:rsid w:val="00C870F6"/>
    <w:rsid w:val="00C95985"/>
    <w:rsid w:val="00CB60A8"/>
    <w:rsid w:val="00CB667D"/>
    <w:rsid w:val="00CC3D76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1A58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4E76A-A468-4E81-A6B6-C44B7F68D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29</cp:revision>
  <cp:lastPrinted>1900-01-01T00:00:00Z</cp:lastPrinted>
  <dcterms:created xsi:type="dcterms:W3CDTF">2024-10-15T01:33:00Z</dcterms:created>
  <dcterms:modified xsi:type="dcterms:W3CDTF">2024-11-11T06:53:00Z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